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84E4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84E46">
              <w:rPr>
                <w:b/>
                <w:sz w:val="26"/>
                <w:szCs w:val="26"/>
                <w:lang w:val="en-US"/>
              </w:rPr>
              <w:t>203C_101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84E46" w:rsidRDefault="007B2B3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84E46">
              <w:rPr>
                <w:b/>
                <w:sz w:val="26"/>
                <w:szCs w:val="26"/>
                <w:lang w:val="en-US"/>
              </w:rPr>
              <w:t>2072608</w:t>
            </w:r>
            <w:r w:rsidR="00C44B8B" w:rsidRPr="00484E4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01205">
        <w:rPr>
          <w:b/>
          <w:sz w:val="26"/>
          <w:szCs w:val="26"/>
        </w:rPr>
        <w:t>(</w:t>
      </w:r>
      <w:r w:rsidR="007B2B3C" w:rsidRPr="00186A03">
        <w:rPr>
          <w:b/>
          <w:sz w:val="26"/>
          <w:szCs w:val="26"/>
        </w:rPr>
        <w:t xml:space="preserve">Траверса ТН8 с </w:t>
      </w:r>
      <w:r w:rsidR="00010343">
        <w:rPr>
          <w:b/>
          <w:sz w:val="26"/>
          <w:szCs w:val="26"/>
        </w:rPr>
        <w:t xml:space="preserve">хомутом </w:t>
      </w:r>
      <w:r w:rsidR="007B2B3C" w:rsidRPr="00186A03">
        <w:rPr>
          <w:b/>
          <w:sz w:val="26"/>
          <w:szCs w:val="26"/>
        </w:rPr>
        <w:t>Х12</w:t>
      </w:r>
      <w:r w:rsidR="00401205">
        <w:rPr>
          <w:b/>
          <w:sz w:val="26"/>
          <w:szCs w:val="26"/>
        </w:rPr>
        <w:t>)</w:t>
      </w:r>
      <w:r w:rsidR="00952A9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52A90">
        <w:rPr>
          <w:b/>
          <w:sz w:val="26"/>
          <w:szCs w:val="26"/>
          <w:u w:val="single"/>
        </w:rPr>
        <w:t>203</w:t>
      </w:r>
      <w:r w:rsidR="00F115B9" w:rsidRPr="00952A9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01205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401205">
        <w:rPr>
          <w:sz w:val="24"/>
          <w:szCs w:val="24"/>
        </w:rPr>
        <w:t xml:space="preserve">Технические требования, характеристики </w:t>
      </w:r>
      <w:r w:rsidR="00D601A5" w:rsidRPr="00401205">
        <w:rPr>
          <w:sz w:val="24"/>
          <w:szCs w:val="24"/>
        </w:rPr>
        <w:t>траверс</w:t>
      </w:r>
      <w:r w:rsidR="004F4E9E" w:rsidRPr="00401205">
        <w:rPr>
          <w:sz w:val="24"/>
          <w:szCs w:val="24"/>
        </w:rPr>
        <w:t xml:space="preserve"> должны соответствовать </w:t>
      </w:r>
      <w:r w:rsidR="001759FB" w:rsidRPr="00401205">
        <w:rPr>
          <w:sz w:val="24"/>
          <w:szCs w:val="24"/>
        </w:rPr>
        <w:t>требованиям</w:t>
      </w:r>
      <w:bookmarkStart w:id="1" w:name="Поле4"/>
      <w:r w:rsidR="00952A90">
        <w:rPr>
          <w:sz w:val="24"/>
          <w:szCs w:val="24"/>
        </w:rPr>
        <w:t xml:space="preserve"> </w:t>
      </w:r>
      <w:r w:rsidR="00186A03" w:rsidRPr="00401205">
        <w:rPr>
          <w:sz w:val="24"/>
          <w:szCs w:val="24"/>
        </w:rPr>
        <w:t>Т</w:t>
      </w:r>
      <w:r w:rsidR="007B2B3C" w:rsidRPr="00401205">
        <w:rPr>
          <w:sz w:val="24"/>
          <w:szCs w:val="24"/>
        </w:rPr>
        <w:t>ипов</w:t>
      </w:r>
      <w:r w:rsidR="00010343">
        <w:rPr>
          <w:sz w:val="24"/>
          <w:szCs w:val="24"/>
        </w:rPr>
        <w:t>ых</w:t>
      </w:r>
      <w:r w:rsidR="007B2B3C" w:rsidRPr="00401205">
        <w:rPr>
          <w:sz w:val="24"/>
          <w:szCs w:val="24"/>
        </w:rPr>
        <w:t xml:space="preserve"> проект</w:t>
      </w:r>
      <w:r w:rsidR="00010343">
        <w:rPr>
          <w:sz w:val="24"/>
          <w:szCs w:val="24"/>
        </w:rPr>
        <w:t>ов</w:t>
      </w:r>
      <w:r w:rsidR="007B2B3C" w:rsidRPr="00401205">
        <w:rPr>
          <w:sz w:val="24"/>
          <w:szCs w:val="24"/>
        </w:rPr>
        <w:t xml:space="preserve"> 3.407.1-136.3-27, 3.407.1-136.3-37</w:t>
      </w:r>
      <w:r w:rsidR="0073431B" w:rsidRPr="00401205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52A90" w:rsidRDefault="00952A90" w:rsidP="002F62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52A90" w:rsidRDefault="00952A90" w:rsidP="00952A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52A90" w:rsidRDefault="00952A90" w:rsidP="00952A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52A90" w:rsidRDefault="00952A90" w:rsidP="00952A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52A90" w:rsidRDefault="00952A90" w:rsidP="00952A9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52A90" w:rsidRDefault="00952A90" w:rsidP="00952A9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52A90" w:rsidRDefault="00952A90" w:rsidP="00952A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52A90" w:rsidRDefault="002F6271" w:rsidP="00952A9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01205">
        <w:rPr>
          <w:sz w:val="24"/>
          <w:szCs w:val="24"/>
        </w:rPr>
        <w:t>Типов</w:t>
      </w:r>
      <w:r w:rsidR="00010343">
        <w:rPr>
          <w:sz w:val="24"/>
          <w:szCs w:val="24"/>
        </w:rPr>
        <w:t>ых</w:t>
      </w:r>
      <w:r w:rsidRPr="00401205">
        <w:rPr>
          <w:sz w:val="24"/>
          <w:szCs w:val="24"/>
        </w:rPr>
        <w:t xml:space="preserve"> проект</w:t>
      </w:r>
      <w:r w:rsidR="00010343">
        <w:rPr>
          <w:sz w:val="24"/>
          <w:szCs w:val="24"/>
        </w:rPr>
        <w:t>ов</w:t>
      </w:r>
      <w:r w:rsidRPr="00401205">
        <w:rPr>
          <w:sz w:val="24"/>
          <w:szCs w:val="24"/>
        </w:rPr>
        <w:t xml:space="preserve"> 3.407.1-136.3-27, 3.407.1-136.3-37</w:t>
      </w:r>
      <w:r w:rsidR="00952A90">
        <w:rPr>
          <w:sz w:val="26"/>
          <w:szCs w:val="26"/>
        </w:rPr>
        <w:t>;</w:t>
      </w:r>
    </w:p>
    <w:p w:rsidR="00952A90" w:rsidRDefault="00952A90" w:rsidP="00952A9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52A90" w:rsidRDefault="00952A90" w:rsidP="00952A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52A90" w:rsidRDefault="00952A90" w:rsidP="00952A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52A90" w:rsidRDefault="00952A90" w:rsidP="00952A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52A90" w:rsidRDefault="00952A90" w:rsidP="002F62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2A90" w:rsidRDefault="00952A90" w:rsidP="002F62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2A90" w:rsidRDefault="00952A90" w:rsidP="002F62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52A90" w:rsidRDefault="00952A90" w:rsidP="00952A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52A90" w:rsidRDefault="00952A90" w:rsidP="00952A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52A90" w:rsidRDefault="00952A90" w:rsidP="00952A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52A90" w:rsidRDefault="00952A90" w:rsidP="002F627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52A90" w:rsidRDefault="00952A90" w:rsidP="00952A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52A90" w:rsidRDefault="00952A90" w:rsidP="00952A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065" w:rsidRDefault="00123065">
      <w:r>
        <w:separator/>
      </w:r>
    </w:p>
  </w:endnote>
  <w:endnote w:type="continuationSeparator" w:id="0">
    <w:p w:rsidR="00123065" w:rsidRDefault="00123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065" w:rsidRDefault="00123065">
      <w:r>
        <w:separator/>
      </w:r>
    </w:p>
  </w:footnote>
  <w:footnote w:type="continuationSeparator" w:id="0">
    <w:p w:rsidR="00123065" w:rsidRDefault="00123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5B846A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B3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343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2886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0E9C"/>
    <w:rsid w:val="00115340"/>
    <w:rsid w:val="00117DC6"/>
    <w:rsid w:val="00120F84"/>
    <w:rsid w:val="00121A1F"/>
    <w:rsid w:val="00122385"/>
    <w:rsid w:val="0012306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6A03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A6E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205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4E46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A3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A6B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B3C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E4F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A90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BD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C23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4B3DC7-AAA4-4616-BECC-C585605D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D5AA6-A89C-4D07-9160-586E6BC8E267}"/>
</file>

<file path=customXml/itemProps2.xml><?xml version="1.0" encoding="utf-8"?>
<ds:datastoreItem xmlns:ds="http://schemas.openxmlformats.org/officeDocument/2006/customXml" ds:itemID="{285F975D-E428-469C-88D5-E809E3F8F448}"/>
</file>

<file path=customXml/itemProps3.xml><?xml version="1.0" encoding="utf-8"?>
<ds:datastoreItem xmlns:ds="http://schemas.openxmlformats.org/officeDocument/2006/customXml" ds:itemID="{DFCF4A0C-9984-4DA9-8FEA-CC56F56C657F}"/>
</file>

<file path=customXml/itemProps4.xml><?xml version="1.0" encoding="utf-8"?>
<ds:datastoreItem xmlns:ds="http://schemas.openxmlformats.org/officeDocument/2006/customXml" ds:itemID="{C334F3D4-7D6F-4D9A-8FB3-76AC2F0D002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46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2015-05-06T13:13:00Z</cp:lastPrinted>
  <dcterms:created xsi:type="dcterms:W3CDTF">2015-04-24T06:58:00Z</dcterms:created>
  <dcterms:modified xsi:type="dcterms:W3CDTF">2015-09-28T17:07:00Z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